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1AB15B" w14:textId="77777777" w:rsidR="00AB59AB" w:rsidRPr="002B6983" w:rsidRDefault="00AB59AB" w:rsidP="00AB59AB">
      <w:pPr>
        <w:jc w:val="center"/>
        <w:rPr>
          <w:sz w:val="28"/>
          <w:szCs w:val="28"/>
        </w:rPr>
      </w:pPr>
      <w:r w:rsidRPr="002B6983">
        <w:rPr>
          <w:sz w:val="28"/>
          <w:szCs w:val="28"/>
        </w:rPr>
        <w:t>РОСТОВСКАЯ ОБЛАСТЬ</w:t>
      </w:r>
    </w:p>
    <w:p w14:paraId="6912BBE2" w14:textId="77777777" w:rsidR="00AB59AB" w:rsidRPr="002B6983" w:rsidRDefault="00AB59AB" w:rsidP="00AB59AB">
      <w:pPr>
        <w:jc w:val="center"/>
        <w:rPr>
          <w:sz w:val="28"/>
          <w:szCs w:val="28"/>
        </w:rPr>
      </w:pPr>
      <w:r w:rsidRPr="002B6983">
        <w:rPr>
          <w:sz w:val="28"/>
          <w:szCs w:val="28"/>
        </w:rPr>
        <w:t>МУНИЦИПАЛЬНОЕ ОБРАЗОВАНИЕ</w:t>
      </w:r>
    </w:p>
    <w:p w14:paraId="0EBEC66A" w14:textId="77777777" w:rsidR="00AB59AB" w:rsidRPr="002B6983" w:rsidRDefault="00AB59AB" w:rsidP="00AB59AB">
      <w:pPr>
        <w:jc w:val="center"/>
        <w:rPr>
          <w:sz w:val="28"/>
          <w:szCs w:val="28"/>
        </w:rPr>
      </w:pPr>
      <w:r w:rsidRPr="002B6983">
        <w:rPr>
          <w:sz w:val="28"/>
          <w:szCs w:val="28"/>
        </w:rPr>
        <w:t>«БОКОВСКОЕ СЕЛЬСКОЕ ПОСЕЛЕНИЕ»</w:t>
      </w:r>
    </w:p>
    <w:p w14:paraId="47CE86E8" w14:textId="77777777" w:rsidR="00AB59AB" w:rsidRPr="002B6983" w:rsidRDefault="00AB59AB" w:rsidP="00AB59AB">
      <w:pPr>
        <w:jc w:val="center"/>
        <w:rPr>
          <w:sz w:val="28"/>
          <w:szCs w:val="28"/>
        </w:rPr>
      </w:pPr>
      <w:r w:rsidRPr="002B6983">
        <w:rPr>
          <w:sz w:val="28"/>
          <w:szCs w:val="28"/>
        </w:rPr>
        <w:t>АДМИНИСТРАЦИЯ БОКОВСКОГО СЕЛЬСКОГО ПОСЕЛЕНИЯ</w:t>
      </w:r>
    </w:p>
    <w:p w14:paraId="591A472C" w14:textId="77777777" w:rsidR="00AB59AB" w:rsidRPr="002B6983" w:rsidRDefault="00AB59AB" w:rsidP="00AB59AB">
      <w:pPr>
        <w:tabs>
          <w:tab w:val="left" w:pos="7260"/>
        </w:tabs>
        <w:jc w:val="center"/>
        <w:rPr>
          <w:sz w:val="28"/>
          <w:szCs w:val="28"/>
        </w:rPr>
      </w:pPr>
    </w:p>
    <w:p w14:paraId="60295B78" w14:textId="77777777" w:rsidR="00AB59AB" w:rsidRPr="002B6983" w:rsidRDefault="00AB59AB" w:rsidP="00AB59AB">
      <w:pPr>
        <w:jc w:val="center"/>
        <w:rPr>
          <w:sz w:val="28"/>
          <w:szCs w:val="28"/>
        </w:rPr>
      </w:pPr>
      <w:r w:rsidRPr="002B6983">
        <w:rPr>
          <w:sz w:val="28"/>
          <w:szCs w:val="28"/>
        </w:rPr>
        <w:t>ПОСТАНОВЛЕНИЕ</w:t>
      </w:r>
    </w:p>
    <w:p w14:paraId="2DA6E76E" w14:textId="77777777" w:rsidR="00AB59AB" w:rsidRPr="002B6983" w:rsidRDefault="00AB59AB" w:rsidP="00AB59AB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3334"/>
        <w:gridCol w:w="3286"/>
        <w:gridCol w:w="3303"/>
      </w:tblGrid>
      <w:tr w:rsidR="00AB59AB" w:rsidRPr="002B6983" w14:paraId="4201FCF3" w14:textId="77777777" w:rsidTr="00C5178C">
        <w:trPr>
          <w:jc w:val="center"/>
        </w:trPr>
        <w:tc>
          <w:tcPr>
            <w:tcW w:w="3334" w:type="dxa"/>
          </w:tcPr>
          <w:p w14:paraId="770942D2" w14:textId="3C4B16AC" w:rsidR="00AB59AB" w:rsidRPr="002B6983" w:rsidRDefault="00260F3E" w:rsidP="00C148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02.02.2024</w:t>
            </w:r>
            <w:bookmarkStart w:id="0" w:name="_GoBack"/>
            <w:bookmarkEnd w:id="0"/>
          </w:p>
        </w:tc>
        <w:tc>
          <w:tcPr>
            <w:tcW w:w="3286" w:type="dxa"/>
          </w:tcPr>
          <w:p w14:paraId="395566A7" w14:textId="64C1C522" w:rsidR="002B3F66" w:rsidRPr="002B6983" w:rsidRDefault="00DE0E0C" w:rsidP="006B34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260F3E">
              <w:rPr>
                <w:sz w:val="28"/>
                <w:szCs w:val="28"/>
              </w:rPr>
              <w:t>24</w:t>
            </w:r>
          </w:p>
        </w:tc>
        <w:tc>
          <w:tcPr>
            <w:tcW w:w="3303" w:type="dxa"/>
          </w:tcPr>
          <w:p w14:paraId="1C4FF1F5" w14:textId="77777777" w:rsidR="00AB59AB" w:rsidRPr="002B6983" w:rsidRDefault="00AB59AB" w:rsidP="009D3215">
            <w:pPr>
              <w:jc w:val="right"/>
              <w:rPr>
                <w:sz w:val="28"/>
                <w:szCs w:val="28"/>
              </w:rPr>
            </w:pPr>
            <w:r w:rsidRPr="002B6983">
              <w:rPr>
                <w:sz w:val="28"/>
                <w:szCs w:val="28"/>
              </w:rPr>
              <w:t>ст-ца Боковская</w:t>
            </w:r>
          </w:p>
        </w:tc>
      </w:tr>
    </w:tbl>
    <w:p w14:paraId="6151D1EA" w14:textId="77777777" w:rsidR="00C02018" w:rsidRDefault="00C5178C" w:rsidP="00C02018">
      <w:pPr>
        <w:pStyle w:val="ae"/>
        <w:spacing w:after="0"/>
        <w:ind w:right="-6"/>
        <w:rPr>
          <w:sz w:val="28"/>
          <w:szCs w:val="28"/>
        </w:rPr>
      </w:pPr>
      <w:bookmarkStart w:id="1" w:name="Наименование"/>
      <w:bookmarkEnd w:id="1"/>
      <w:r w:rsidRPr="00DF7F85">
        <w:rPr>
          <w:sz w:val="28"/>
          <w:szCs w:val="28"/>
        </w:rPr>
        <w:t xml:space="preserve">Об </w:t>
      </w:r>
      <w:r w:rsidR="00C02018">
        <w:rPr>
          <w:sz w:val="28"/>
          <w:szCs w:val="28"/>
        </w:rPr>
        <w:t xml:space="preserve">отмене постановления администрации </w:t>
      </w:r>
    </w:p>
    <w:p w14:paraId="1AEEDD78" w14:textId="77777777" w:rsidR="00C02018" w:rsidRDefault="00C02018" w:rsidP="00C02018">
      <w:pPr>
        <w:pStyle w:val="ae"/>
        <w:spacing w:after="0"/>
        <w:ind w:right="-6"/>
        <w:rPr>
          <w:sz w:val="28"/>
          <w:szCs w:val="28"/>
        </w:rPr>
      </w:pPr>
      <w:r>
        <w:rPr>
          <w:sz w:val="28"/>
          <w:szCs w:val="28"/>
        </w:rPr>
        <w:t>Боковского сельского поселения</w:t>
      </w:r>
    </w:p>
    <w:p w14:paraId="58B307CE" w14:textId="77777777" w:rsidR="00C02018" w:rsidRPr="00C02018" w:rsidRDefault="00C02018" w:rsidP="00C02018">
      <w:pPr>
        <w:rPr>
          <w:sz w:val="28"/>
          <w:szCs w:val="28"/>
        </w:rPr>
      </w:pPr>
      <w:r>
        <w:rPr>
          <w:sz w:val="28"/>
          <w:szCs w:val="28"/>
        </w:rPr>
        <w:t>от 31.07.2014 № 296 «</w:t>
      </w:r>
      <w:r w:rsidRPr="00C02018">
        <w:rPr>
          <w:sz w:val="28"/>
          <w:szCs w:val="28"/>
        </w:rPr>
        <w:t xml:space="preserve">Об утверждении </w:t>
      </w:r>
    </w:p>
    <w:p w14:paraId="673F410D" w14:textId="77777777" w:rsidR="00C02018" w:rsidRPr="00C02018" w:rsidRDefault="00C02018" w:rsidP="00C02018">
      <w:pPr>
        <w:rPr>
          <w:sz w:val="28"/>
          <w:szCs w:val="28"/>
        </w:rPr>
      </w:pPr>
      <w:r w:rsidRPr="00C02018">
        <w:rPr>
          <w:sz w:val="28"/>
          <w:szCs w:val="28"/>
        </w:rPr>
        <w:t xml:space="preserve">Порядка осуществления контроля за </w:t>
      </w:r>
    </w:p>
    <w:p w14:paraId="00AF7A0D" w14:textId="77777777" w:rsidR="00C02018" w:rsidRPr="00C02018" w:rsidRDefault="00C02018" w:rsidP="00C02018">
      <w:pPr>
        <w:rPr>
          <w:sz w:val="28"/>
          <w:szCs w:val="28"/>
        </w:rPr>
      </w:pPr>
      <w:r w:rsidRPr="00C02018">
        <w:rPr>
          <w:sz w:val="28"/>
          <w:szCs w:val="28"/>
        </w:rPr>
        <w:t xml:space="preserve">расходами лиц, замещающих </w:t>
      </w:r>
    </w:p>
    <w:p w14:paraId="66E9EE88" w14:textId="77777777" w:rsidR="00C02018" w:rsidRPr="00C02018" w:rsidRDefault="00C02018" w:rsidP="00C02018">
      <w:pPr>
        <w:rPr>
          <w:sz w:val="28"/>
          <w:szCs w:val="28"/>
        </w:rPr>
      </w:pPr>
      <w:r w:rsidRPr="00C02018">
        <w:rPr>
          <w:sz w:val="28"/>
          <w:szCs w:val="28"/>
        </w:rPr>
        <w:t>муниципальные должности на постоянной</w:t>
      </w:r>
    </w:p>
    <w:p w14:paraId="3770BEE2" w14:textId="77777777" w:rsidR="00C02018" w:rsidRDefault="00C02018" w:rsidP="00C02018">
      <w:pPr>
        <w:rPr>
          <w:sz w:val="28"/>
          <w:szCs w:val="28"/>
        </w:rPr>
      </w:pPr>
      <w:r w:rsidRPr="00C02018">
        <w:rPr>
          <w:sz w:val="28"/>
          <w:szCs w:val="28"/>
        </w:rPr>
        <w:t>основе и должности муниципальной службы</w:t>
      </w:r>
      <w:r>
        <w:rPr>
          <w:sz w:val="28"/>
          <w:szCs w:val="28"/>
        </w:rPr>
        <w:t>»</w:t>
      </w:r>
    </w:p>
    <w:p w14:paraId="7B57C37B" w14:textId="77777777" w:rsidR="00C5178C" w:rsidRDefault="00C5178C" w:rsidP="002B3F66">
      <w:pPr>
        <w:pStyle w:val="ae"/>
        <w:spacing w:after="0"/>
        <w:ind w:right="-6" w:firstLine="567"/>
        <w:jc w:val="both"/>
        <w:rPr>
          <w:spacing w:val="-5"/>
          <w:sz w:val="28"/>
        </w:rPr>
      </w:pPr>
    </w:p>
    <w:p w14:paraId="70F34EA6" w14:textId="77777777" w:rsidR="001A5AE6" w:rsidRDefault="00891F6C" w:rsidP="002B3F66">
      <w:pPr>
        <w:pStyle w:val="ae"/>
        <w:spacing w:after="0"/>
        <w:ind w:right="-6" w:firstLine="567"/>
        <w:jc w:val="both"/>
        <w:rPr>
          <w:spacing w:val="-5"/>
          <w:sz w:val="28"/>
        </w:rPr>
      </w:pPr>
      <w:r>
        <w:rPr>
          <w:sz w:val="28"/>
          <w:szCs w:val="28"/>
        </w:rPr>
        <w:t>В соответствии с Федеральным законом от 03.12.2012 № 230-ФЗ «О контроле за соответствием расходов лиц, замещающих государственные должности, и иных лиц их доходам», в целях приведения в соответствие действующему законодательству</w:t>
      </w:r>
      <w:r w:rsidR="002A01C7">
        <w:rPr>
          <w:sz w:val="28"/>
          <w:szCs w:val="28"/>
        </w:rPr>
        <w:t xml:space="preserve">, </w:t>
      </w:r>
      <w:r w:rsidR="001A5AE6">
        <w:rPr>
          <w:spacing w:val="-5"/>
          <w:sz w:val="28"/>
        </w:rPr>
        <w:t>Администрация Боковского сельского поселения</w:t>
      </w:r>
    </w:p>
    <w:p w14:paraId="411D3801" w14:textId="77777777" w:rsidR="001A5AE6" w:rsidRDefault="001A5AE6" w:rsidP="001A5AE6">
      <w:pPr>
        <w:spacing w:line="322" w:lineRule="exact"/>
        <w:ind w:right="-1" w:firstLine="567"/>
        <w:jc w:val="both"/>
        <w:rPr>
          <w:spacing w:val="-5"/>
          <w:sz w:val="28"/>
        </w:rPr>
      </w:pPr>
    </w:p>
    <w:p w14:paraId="18FA6864" w14:textId="77777777" w:rsidR="001A5AE6" w:rsidRDefault="001A5AE6" w:rsidP="001A5AE6">
      <w:pPr>
        <w:spacing w:line="322" w:lineRule="exact"/>
        <w:ind w:right="-1" w:firstLine="567"/>
        <w:jc w:val="center"/>
        <w:rPr>
          <w:spacing w:val="-5"/>
          <w:sz w:val="28"/>
        </w:rPr>
      </w:pPr>
      <w:r>
        <w:rPr>
          <w:spacing w:val="-5"/>
          <w:sz w:val="28"/>
        </w:rPr>
        <w:t>ПОСТАНОВЛЯЕТ:</w:t>
      </w:r>
    </w:p>
    <w:p w14:paraId="598378A0" w14:textId="77777777" w:rsidR="002542E6" w:rsidRDefault="002542E6" w:rsidP="00B65A77">
      <w:pPr>
        <w:pStyle w:val="ae"/>
        <w:spacing w:after="0"/>
        <w:ind w:right="-6" w:firstLine="567"/>
        <w:jc w:val="both"/>
        <w:rPr>
          <w:sz w:val="28"/>
          <w:szCs w:val="28"/>
        </w:rPr>
      </w:pPr>
    </w:p>
    <w:p w14:paraId="23B78A16" w14:textId="77777777" w:rsidR="002A01C7" w:rsidRDefault="00A20248" w:rsidP="00B65A77">
      <w:pPr>
        <w:pStyle w:val="ae"/>
        <w:spacing w:after="0"/>
        <w:ind w:right="-6" w:firstLine="567"/>
        <w:jc w:val="both"/>
        <w:rPr>
          <w:sz w:val="28"/>
          <w:szCs w:val="28"/>
        </w:rPr>
      </w:pPr>
      <w:r w:rsidRPr="00A20248">
        <w:rPr>
          <w:sz w:val="28"/>
          <w:szCs w:val="28"/>
        </w:rPr>
        <w:t>1.</w:t>
      </w:r>
      <w:r w:rsidR="00C5178C" w:rsidRPr="00C5178C">
        <w:rPr>
          <w:sz w:val="28"/>
          <w:szCs w:val="28"/>
        </w:rPr>
        <w:t xml:space="preserve"> </w:t>
      </w:r>
      <w:r w:rsidR="002A01C7">
        <w:rPr>
          <w:sz w:val="28"/>
          <w:szCs w:val="28"/>
        </w:rPr>
        <w:t>Отменить постановление администрации Боковского сельского поселения</w:t>
      </w:r>
      <w:r w:rsidR="00B65A77">
        <w:rPr>
          <w:sz w:val="28"/>
          <w:szCs w:val="28"/>
        </w:rPr>
        <w:t xml:space="preserve"> </w:t>
      </w:r>
      <w:r w:rsidR="002A01C7">
        <w:rPr>
          <w:sz w:val="28"/>
          <w:szCs w:val="28"/>
        </w:rPr>
        <w:t>от 31.07.2014 № 296 «</w:t>
      </w:r>
      <w:r w:rsidR="002A01C7" w:rsidRPr="00C02018">
        <w:rPr>
          <w:sz w:val="28"/>
          <w:szCs w:val="28"/>
        </w:rPr>
        <w:t>Об утверждении</w:t>
      </w:r>
      <w:r w:rsidR="002A01C7">
        <w:rPr>
          <w:sz w:val="28"/>
          <w:szCs w:val="28"/>
        </w:rPr>
        <w:t xml:space="preserve"> </w:t>
      </w:r>
      <w:r w:rsidR="002A01C7" w:rsidRPr="00C02018">
        <w:rPr>
          <w:sz w:val="28"/>
          <w:szCs w:val="28"/>
        </w:rPr>
        <w:t>Порядка осуществления контроля за расходами лиц, замещающих</w:t>
      </w:r>
      <w:r w:rsidR="002A01C7">
        <w:rPr>
          <w:sz w:val="28"/>
          <w:szCs w:val="28"/>
        </w:rPr>
        <w:t xml:space="preserve"> </w:t>
      </w:r>
      <w:r w:rsidR="002A01C7" w:rsidRPr="00C02018">
        <w:rPr>
          <w:sz w:val="28"/>
          <w:szCs w:val="28"/>
        </w:rPr>
        <w:t>муниципальные должности на постоянной</w:t>
      </w:r>
      <w:r w:rsidR="00717C8D">
        <w:rPr>
          <w:sz w:val="28"/>
          <w:szCs w:val="28"/>
        </w:rPr>
        <w:t xml:space="preserve"> </w:t>
      </w:r>
      <w:r w:rsidR="002A01C7" w:rsidRPr="00C02018">
        <w:rPr>
          <w:sz w:val="28"/>
          <w:szCs w:val="28"/>
        </w:rPr>
        <w:t>основе и должности муниципальной службы</w:t>
      </w:r>
      <w:r w:rsidR="002A01C7">
        <w:rPr>
          <w:sz w:val="28"/>
          <w:szCs w:val="28"/>
        </w:rPr>
        <w:t xml:space="preserve">».  </w:t>
      </w:r>
    </w:p>
    <w:p w14:paraId="5339406A" w14:textId="77777777" w:rsidR="00717C8D" w:rsidRPr="00717C8D" w:rsidRDefault="00717C8D" w:rsidP="00717C8D">
      <w:pPr>
        <w:pStyle w:val="af0"/>
        <w:numPr>
          <w:ilvl w:val="0"/>
          <w:numId w:val="15"/>
        </w:numPr>
        <w:ind w:left="0" w:firstLine="567"/>
        <w:jc w:val="both"/>
        <w:rPr>
          <w:sz w:val="28"/>
          <w:szCs w:val="28"/>
        </w:rPr>
      </w:pPr>
      <w:r w:rsidRPr="00717C8D">
        <w:rPr>
          <w:sz w:val="28"/>
          <w:szCs w:val="28"/>
        </w:rPr>
        <w:t>Настоящее постановление вступает в силу с момента официального опубликования.</w:t>
      </w:r>
    </w:p>
    <w:p w14:paraId="5668F4DA" w14:textId="77777777" w:rsidR="00A20248" w:rsidRPr="00A20248" w:rsidRDefault="00717C8D" w:rsidP="002A01C7">
      <w:pPr>
        <w:pStyle w:val="aa"/>
        <w:spacing w:before="0" w:beforeAutospacing="0" w:after="0" w:afterAutospacing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2A01C7">
        <w:rPr>
          <w:rFonts w:ascii="Times New Roman" w:hAnsi="Times New Roman"/>
          <w:sz w:val="28"/>
          <w:szCs w:val="28"/>
        </w:rPr>
        <w:t>.</w:t>
      </w:r>
      <w:r w:rsidR="00A20248" w:rsidRPr="00A20248">
        <w:rPr>
          <w:rFonts w:ascii="Times New Roman" w:hAnsi="Times New Roman"/>
          <w:sz w:val="28"/>
          <w:szCs w:val="28"/>
        </w:rPr>
        <w:t xml:space="preserve"> Контроль за исполнением настоящего постановления оставляю за собой.  </w:t>
      </w:r>
    </w:p>
    <w:p w14:paraId="138640F1" w14:textId="77777777" w:rsidR="00CB311E" w:rsidRDefault="00CB311E" w:rsidP="00687618">
      <w:pPr>
        <w:spacing w:line="322" w:lineRule="exact"/>
        <w:ind w:left="1080" w:hanging="513"/>
        <w:jc w:val="both"/>
        <w:rPr>
          <w:spacing w:val="-5"/>
          <w:sz w:val="28"/>
        </w:rPr>
      </w:pPr>
    </w:p>
    <w:p w14:paraId="207606B0" w14:textId="77777777" w:rsidR="009174AC" w:rsidRDefault="009174AC" w:rsidP="00687618">
      <w:pPr>
        <w:pStyle w:val="ConsPlusNormal"/>
        <w:ind w:firstLine="0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14:paraId="6AEB5D0F" w14:textId="77777777" w:rsidR="00B42B0C" w:rsidRDefault="00B42B0C" w:rsidP="00B42B0C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25E0175" w14:textId="77777777" w:rsidR="00A5347D" w:rsidRDefault="002542E6" w:rsidP="00A5347D">
      <w:pPr>
        <w:suppressAutoHyphens/>
        <w:rPr>
          <w:bCs/>
          <w:iCs/>
          <w:spacing w:val="5"/>
          <w:sz w:val="28"/>
          <w:szCs w:val="28"/>
          <w:lang w:eastAsia="ar-SA"/>
        </w:rPr>
      </w:pPr>
      <w:r>
        <w:rPr>
          <w:bCs/>
          <w:iCs/>
          <w:spacing w:val="5"/>
          <w:sz w:val="28"/>
          <w:szCs w:val="28"/>
          <w:lang w:eastAsia="ar-SA"/>
        </w:rPr>
        <w:t xml:space="preserve">Глава </w:t>
      </w:r>
      <w:r w:rsidR="00A5347D">
        <w:rPr>
          <w:bCs/>
          <w:iCs/>
          <w:spacing w:val="5"/>
          <w:sz w:val="28"/>
          <w:szCs w:val="28"/>
          <w:lang w:eastAsia="ar-SA"/>
        </w:rPr>
        <w:t>Администрации</w:t>
      </w:r>
    </w:p>
    <w:p w14:paraId="4B6ACCD4" w14:textId="77777777" w:rsidR="00A5347D" w:rsidRDefault="00A5347D" w:rsidP="00A5347D">
      <w:pPr>
        <w:suppressAutoHyphens/>
        <w:rPr>
          <w:rFonts w:eastAsia="Calibri"/>
          <w:bCs/>
          <w:iCs/>
          <w:spacing w:val="5"/>
          <w:kern w:val="1"/>
          <w:sz w:val="28"/>
          <w:szCs w:val="28"/>
          <w:lang w:eastAsia="ar-SA"/>
        </w:rPr>
      </w:pPr>
      <w:r>
        <w:rPr>
          <w:bCs/>
          <w:iCs/>
          <w:spacing w:val="5"/>
          <w:sz w:val="28"/>
          <w:szCs w:val="28"/>
          <w:lang w:eastAsia="ar-SA"/>
        </w:rPr>
        <w:t>Боковского</w:t>
      </w:r>
      <w:r w:rsidRPr="009D7669">
        <w:rPr>
          <w:bCs/>
          <w:iCs/>
          <w:spacing w:val="5"/>
          <w:sz w:val="28"/>
          <w:szCs w:val="28"/>
          <w:lang w:eastAsia="ar-SA"/>
        </w:rPr>
        <w:t xml:space="preserve"> </w:t>
      </w:r>
      <w:r w:rsidRPr="009D7669">
        <w:rPr>
          <w:rFonts w:eastAsia="Calibri"/>
          <w:bCs/>
          <w:iCs/>
          <w:spacing w:val="5"/>
          <w:kern w:val="1"/>
          <w:sz w:val="28"/>
          <w:szCs w:val="28"/>
          <w:lang w:eastAsia="ar-SA"/>
        </w:rPr>
        <w:t>сельского поселения</w:t>
      </w:r>
      <w:r>
        <w:rPr>
          <w:rFonts w:eastAsia="Calibri"/>
          <w:bCs/>
          <w:iCs/>
          <w:spacing w:val="5"/>
          <w:kern w:val="1"/>
          <w:sz w:val="28"/>
          <w:szCs w:val="28"/>
          <w:lang w:eastAsia="ar-SA"/>
        </w:rPr>
        <w:tab/>
      </w:r>
      <w:r>
        <w:rPr>
          <w:rFonts w:eastAsia="Calibri"/>
          <w:bCs/>
          <w:iCs/>
          <w:spacing w:val="5"/>
          <w:kern w:val="1"/>
          <w:sz w:val="28"/>
          <w:szCs w:val="28"/>
          <w:lang w:eastAsia="ar-SA"/>
        </w:rPr>
        <w:tab/>
      </w:r>
      <w:r>
        <w:rPr>
          <w:rFonts w:eastAsia="Calibri"/>
          <w:bCs/>
          <w:iCs/>
          <w:spacing w:val="5"/>
          <w:kern w:val="1"/>
          <w:sz w:val="28"/>
          <w:szCs w:val="28"/>
          <w:lang w:eastAsia="ar-SA"/>
        </w:rPr>
        <w:tab/>
      </w:r>
      <w:r>
        <w:rPr>
          <w:rFonts w:eastAsia="Calibri"/>
          <w:bCs/>
          <w:iCs/>
          <w:spacing w:val="5"/>
          <w:kern w:val="1"/>
          <w:sz w:val="28"/>
          <w:szCs w:val="28"/>
          <w:lang w:eastAsia="ar-SA"/>
        </w:rPr>
        <w:tab/>
      </w:r>
      <w:r w:rsidR="002542E6">
        <w:rPr>
          <w:rFonts w:eastAsia="Calibri"/>
          <w:bCs/>
          <w:iCs/>
          <w:spacing w:val="5"/>
          <w:kern w:val="1"/>
          <w:sz w:val="28"/>
          <w:szCs w:val="28"/>
          <w:lang w:eastAsia="ar-SA"/>
        </w:rPr>
        <w:tab/>
      </w:r>
      <w:r>
        <w:rPr>
          <w:rFonts w:eastAsia="Calibri"/>
          <w:bCs/>
          <w:iCs/>
          <w:spacing w:val="5"/>
          <w:kern w:val="1"/>
          <w:sz w:val="28"/>
          <w:szCs w:val="28"/>
          <w:lang w:eastAsia="ar-SA"/>
        </w:rPr>
        <w:tab/>
      </w:r>
      <w:r w:rsidR="002542E6">
        <w:rPr>
          <w:rFonts w:eastAsia="Calibri"/>
          <w:bCs/>
          <w:iCs/>
          <w:spacing w:val="5"/>
          <w:kern w:val="1"/>
          <w:sz w:val="28"/>
          <w:szCs w:val="28"/>
          <w:lang w:eastAsia="ar-SA"/>
        </w:rPr>
        <w:t>М.М. Обнизов</w:t>
      </w:r>
    </w:p>
    <w:p w14:paraId="5B40CD5C" w14:textId="77777777" w:rsidR="00A5347D" w:rsidRPr="00322280" w:rsidRDefault="00A5347D" w:rsidP="00A5347D">
      <w:pPr>
        <w:rPr>
          <w:rFonts w:eastAsia="Calibri"/>
          <w:sz w:val="28"/>
          <w:szCs w:val="28"/>
          <w:lang w:eastAsia="ar-SA"/>
        </w:rPr>
      </w:pPr>
    </w:p>
    <w:p w14:paraId="60133549" w14:textId="77777777" w:rsidR="00A5347D" w:rsidRPr="00322280" w:rsidRDefault="00A5347D" w:rsidP="00A5347D">
      <w:pPr>
        <w:rPr>
          <w:rFonts w:eastAsia="Calibri"/>
          <w:sz w:val="28"/>
          <w:szCs w:val="28"/>
          <w:lang w:eastAsia="ar-SA"/>
        </w:rPr>
      </w:pPr>
    </w:p>
    <w:p w14:paraId="5BF01CD1" w14:textId="77777777" w:rsidR="00A5347D" w:rsidRDefault="00A5347D" w:rsidP="00A5347D">
      <w:pPr>
        <w:rPr>
          <w:rFonts w:eastAsia="Calibri"/>
          <w:sz w:val="28"/>
          <w:szCs w:val="28"/>
          <w:lang w:eastAsia="ar-SA"/>
        </w:rPr>
      </w:pPr>
    </w:p>
    <w:p w14:paraId="258E5BF6" w14:textId="77777777" w:rsidR="00C5178C" w:rsidRDefault="00C5178C" w:rsidP="00A5347D">
      <w:pPr>
        <w:rPr>
          <w:rFonts w:eastAsia="Calibri"/>
          <w:sz w:val="28"/>
          <w:szCs w:val="28"/>
          <w:lang w:eastAsia="ar-SA"/>
        </w:rPr>
      </w:pPr>
    </w:p>
    <w:p w14:paraId="616AC4A2" w14:textId="77777777" w:rsidR="00C5178C" w:rsidRDefault="00C5178C" w:rsidP="00A5347D">
      <w:pPr>
        <w:rPr>
          <w:rFonts w:eastAsia="Calibri"/>
          <w:sz w:val="28"/>
          <w:szCs w:val="28"/>
          <w:lang w:eastAsia="ar-SA"/>
        </w:rPr>
      </w:pPr>
    </w:p>
    <w:p w14:paraId="580653A4" w14:textId="77777777" w:rsidR="002A01C7" w:rsidRDefault="002A01C7" w:rsidP="00A5347D">
      <w:pPr>
        <w:rPr>
          <w:rFonts w:eastAsia="Calibri"/>
          <w:sz w:val="28"/>
          <w:szCs w:val="28"/>
          <w:lang w:eastAsia="ar-SA"/>
        </w:rPr>
      </w:pPr>
    </w:p>
    <w:p w14:paraId="05C39DC9" w14:textId="77777777" w:rsidR="002A01C7" w:rsidRDefault="002A01C7" w:rsidP="00A5347D">
      <w:pPr>
        <w:rPr>
          <w:rFonts w:eastAsia="Calibri"/>
          <w:sz w:val="28"/>
          <w:szCs w:val="28"/>
          <w:lang w:eastAsia="ar-SA"/>
        </w:rPr>
      </w:pPr>
    </w:p>
    <w:p w14:paraId="3C88EE61" w14:textId="77777777" w:rsidR="002A01C7" w:rsidRDefault="002A01C7" w:rsidP="00A5347D">
      <w:pPr>
        <w:rPr>
          <w:rFonts w:eastAsia="Calibri"/>
          <w:sz w:val="28"/>
          <w:szCs w:val="28"/>
          <w:lang w:eastAsia="ar-SA"/>
        </w:rPr>
      </w:pPr>
    </w:p>
    <w:p w14:paraId="6C2DC837" w14:textId="77777777" w:rsidR="002A01C7" w:rsidRDefault="002A01C7" w:rsidP="00A5347D">
      <w:pPr>
        <w:rPr>
          <w:rFonts w:eastAsia="Calibri"/>
          <w:sz w:val="28"/>
          <w:szCs w:val="28"/>
          <w:lang w:eastAsia="ar-SA"/>
        </w:rPr>
      </w:pPr>
    </w:p>
    <w:p w14:paraId="3366E309" w14:textId="77777777" w:rsidR="002A01C7" w:rsidRDefault="002A01C7" w:rsidP="00A5347D">
      <w:pPr>
        <w:rPr>
          <w:rFonts w:eastAsia="Calibri"/>
          <w:sz w:val="28"/>
          <w:szCs w:val="28"/>
          <w:lang w:eastAsia="ar-SA"/>
        </w:rPr>
      </w:pPr>
    </w:p>
    <w:p w14:paraId="0D20B042" w14:textId="77777777" w:rsidR="002A01C7" w:rsidRDefault="002A01C7" w:rsidP="00A5347D">
      <w:pPr>
        <w:rPr>
          <w:rFonts w:eastAsia="Calibri"/>
          <w:sz w:val="28"/>
          <w:szCs w:val="28"/>
          <w:lang w:eastAsia="ar-SA"/>
        </w:rPr>
      </w:pPr>
    </w:p>
    <w:p w14:paraId="3A167B3D" w14:textId="77777777" w:rsidR="002A01C7" w:rsidRDefault="002A01C7" w:rsidP="00A5347D">
      <w:pPr>
        <w:rPr>
          <w:rFonts w:eastAsia="Calibri"/>
          <w:sz w:val="28"/>
          <w:szCs w:val="28"/>
          <w:lang w:eastAsia="ar-SA"/>
        </w:rPr>
      </w:pPr>
    </w:p>
    <w:p w14:paraId="0B82B3E5" w14:textId="77777777" w:rsidR="00C5178C" w:rsidRPr="00322280" w:rsidRDefault="00C5178C" w:rsidP="00A5347D">
      <w:pPr>
        <w:rPr>
          <w:rFonts w:eastAsia="Calibri"/>
          <w:sz w:val="28"/>
          <w:szCs w:val="28"/>
          <w:lang w:eastAsia="ar-SA"/>
        </w:rPr>
      </w:pPr>
    </w:p>
    <w:p w14:paraId="303C1EC6" w14:textId="77777777" w:rsidR="002542E6" w:rsidRDefault="00CB311E" w:rsidP="002A01C7">
      <w:pPr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>Постановление вносит</w:t>
      </w:r>
    </w:p>
    <w:p w14:paraId="0D756FD1" w14:textId="77777777" w:rsidR="002B2476" w:rsidRPr="002B2476" w:rsidRDefault="00CB311E" w:rsidP="002A01C7">
      <w:pPr>
        <w:rPr>
          <w:sz w:val="28"/>
          <w:szCs w:val="28"/>
        </w:rPr>
      </w:pPr>
      <w:r>
        <w:rPr>
          <w:rFonts w:eastAsia="Calibri"/>
          <w:sz w:val="28"/>
          <w:szCs w:val="28"/>
          <w:lang w:eastAsia="ar-SA"/>
        </w:rPr>
        <w:t>заместитель главы</w:t>
      </w:r>
      <w:r w:rsidR="002542E6">
        <w:rPr>
          <w:rFonts w:eastAsia="Calibri"/>
          <w:sz w:val="28"/>
          <w:szCs w:val="28"/>
          <w:lang w:eastAsia="ar-SA"/>
        </w:rPr>
        <w:t xml:space="preserve"> Администрации</w:t>
      </w:r>
    </w:p>
    <w:sectPr w:rsidR="002B2476" w:rsidRPr="002B2476" w:rsidSect="009174AC">
      <w:pgSz w:w="11910" w:h="16840"/>
      <w:pgMar w:top="426" w:right="853" w:bottom="280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3EE67F" w14:textId="77777777" w:rsidR="00536078" w:rsidRDefault="00536078">
      <w:r>
        <w:separator/>
      </w:r>
    </w:p>
  </w:endnote>
  <w:endnote w:type="continuationSeparator" w:id="0">
    <w:p w14:paraId="2D7A85B6" w14:textId="77777777" w:rsidR="00536078" w:rsidRDefault="00536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8849DB" w14:textId="77777777" w:rsidR="00536078" w:rsidRDefault="00536078">
      <w:r>
        <w:separator/>
      </w:r>
    </w:p>
  </w:footnote>
  <w:footnote w:type="continuationSeparator" w:id="0">
    <w:p w14:paraId="2996EF41" w14:textId="77777777" w:rsidR="00536078" w:rsidRDefault="005360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FAA"/>
    <w:multiLevelType w:val="singleLevel"/>
    <w:tmpl w:val="90963838"/>
    <w:lvl w:ilvl="0">
      <w:start w:val="1"/>
      <w:numFmt w:val="decimal"/>
      <w:lvlText w:val="%1."/>
      <w:legacy w:legacy="1" w:legacySpace="0" w:legacyIndent="1211"/>
      <w:lvlJc w:val="left"/>
    </w:lvl>
  </w:abstractNum>
  <w:abstractNum w:abstractNumId="1" w15:restartNumberingAfterBreak="0">
    <w:nsid w:val="0761503E"/>
    <w:multiLevelType w:val="hybridMultilevel"/>
    <w:tmpl w:val="467A344A"/>
    <w:lvl w:ilvl="0" w:tplc="191A3FA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BAD2B65E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C9962F68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2F9239C6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B822753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BF4C3C12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55E381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176E3856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CCA0D41C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0B6D7D9C"/>
    <w:multiLevelType w:val="hybridMultilevel"/>
    <w:tmpl w:val="1ACE9FE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15284C9E"/>
    <w:multiLevelType w:val="hybridMultilevel"/>
    <w:tmpl w:val="9B5A510C"/>
    <w:lvl w:ilvl="0" w:tplc="D6FC1C6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8461ED"/>
    <w:multiLevelType w:val="hybridMultilevel"/>
    <w:tmpl w:val="16B6A486"/>
    <w:lvl w:ilvl="0" w:tplc="343EB9F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1DE6D4B"/>
    <w:multiLevelType w:val="hybridMultilevel"/>
    <w:tmpl w:val="506EF7C4"/>
    <w:lvl w:ilvl="0" w:tplc="6FC0AF22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6B05992"/>
    <w:multiLevelType w:val="singleLevel"/>
    <w:tmpl w:val="1D989B0E"/>
    <w:lvl w:ilvl="0">
      <w:start w:val="1"/>
      <w:numFmt w:val="decimal"/>
      <w:lvlText w:val="%1."/>
      <w:legacy w:legacy="1" w:legacySpace="0" w:legacyIndent="3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26C63310"/>
    <w:multiLevelType w:val="multilevel"/>
    <w:tmpl w:val="26C63310"/>
    <w:lvl w:ilvl="0">
      <w:start w:val="1"/>
      <w:numFmt w:val="decimal"/>
      <w:lvlText w:val="%1."/>
      <w:lvlJc w:val="left"/>
      <w:pPr>
        <w:ind w:left="758" w:hanging="34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683" w:hanging="28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5365" w:hanging="28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6050" w:hanging="28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735" w:hanging="2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420" w:hanging="2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105" w:hanging="2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790" w:hanging="2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75" w:hanging="280"/>
      </w:pPr>
      <w:rPr>
        <w:rFonts w:hint="default"/>
        <w:lang w:val="ru-RU" w:eastAsia="en-US" w:bidi="ar-SA"/>
      </w:rPr>
    </w:lvl>
  </w:abstractNum>
  <w:abstractNum w:abstractNumId="8" w15:restartNumberingAfterBreak="0">
    <w:nsid w:val="40606DE9"/>
    <w:multiLevelType w:val="hybridMultilevel"/>
    <w:tmpl w:val="4538FBFC"/>
    <w:lvl w:ilvl="0" w:tplc="9438C5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AD1EA0"/>
    <w:multiLevelType w:val="hybridMultilevel"/>
    <w:tmpl w:val="3C946DB0"/>
    <w:lvl w:ilvl="0" w:tplc="EC80A8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4530CBD8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9B12782E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758FBBA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99584D92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69E4EC36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52CE3DEA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8FFEAA2E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493CF48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4B9F4E47"/>
    <w:multiLevelType w:val="hybridMultilevel"/>
    <w:tmpl w:val="01043B0E"/>
    <w:lvl w:ilvl="0" w:tplc="AF48F0D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AC000F"/>
    <w:multiLevelType w:val="multilevel"/>
    <w:tmpl w:val="51AC000F"/>
    <w:lvl w:ilvl="0">
      <w:start w:val="2"/>
      <w:numFmt w:val="decimal"/>
      <w:lvlText w:val="%1"/>
      <w:lvlJc w:val="left"/>
      <w:pPr>
        <w:ind w:left="758" w:hanging="67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58" w:hanging="67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777" w:hanging="67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85" w:hanging="67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94" w:hanging="67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03" w:hanging="67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11" w:hanging="67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20" w:hanging="67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28" w:hanging="672"/>
      </w:pPr>
      <w:rPr>
        <w:rFonts w:hint="default"/>
        <w:lang w:val="ru-RU" w:eastAsia="en-US" w:bidi="ar-SA"/>
      </w:rPr>
    </w:lvl>
  </w:abstractNum>
  <w:abstractNum w:abstractNumId="12" w15:restartNumberingAfterBreak="0">
    <w:nsid w:val="62BB78F3"/>
    <w:multiLevelType w:val="hybridMultilevel"/>
    <w:tmpl w:val="5AEEEE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2CC04B9"/>
    <w:multiLevelType w:val="singleLevel"/>
    <w:tmpl w:val="1D989B0E"/>
    <w:lvl w:ilvl="0">
      <w:start w:val="1"/>
      <w:numFmt w:val="decimal"/>
      <w:lvlText w:val="%1."/>
      <w:legacy w:legacy="1" w:legacySpace="0" w:legacyIndent="3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7BAC56BD"/>
    <w:multiLevelType w:val="multilevel"/>
    <w:tmpl w:val="7BAC56BD"/>
    <w:lvl w:ilvl="0">
      <w:start w:val="1"/>
      <w:numFmt w:val="decimal"/>
      <w:lvlText w:val="%1"/>
      <w:lvlJc w:val="left"/>
      <w:pPr>
        <w:ind w:left="758" w:hanging="67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58" w:hanging="6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777" w:hanging="67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85" w:hanging="67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94" w:hanging="67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03" w:hanging="67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11" w:hanging="67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20" w:hanging="67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28" w:hanging="67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9"/>
  </w:num>
  <w:num w:numId="3">
    <w:abstractNumId w:val="1"/>
  </w:num>
  <w:num w:numId="4">
    <w:abstractNumId w:val="7"/>
  </w:num>
  <w:num w:numId="5">
    <w:abstractNumId w:val="14"/>
  </w:num>
  <w:num w:numId="6">
    <w:abstractNumId w:val="11"/>
  </w:num>
  <w:num w:numId="7">
    <w:abstractNumId w:val="13"/>
    <w:lvlOverride w:ilvl="0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3"/>
  </w:num>
  <w:num w:numId="11">
    <w:abstractNumId w:val="10"/>
  </w:num>
  <w:num w:numId="12">
    <w:abstractNumId w:val="12"/>
  </w:num>
  <w:num w:numId="13">
    <w:abstractNumId w:val="8"/>
  </w:num>
  <w:num w:numId="14">
    <w:abstractNumId w:val="2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FFD"/>
    <w:rsid w:val="0000071C"/>
    <w:rsid w:val="00005C84"/>
    <w:rsid w:val="000135FF"/>
    <w:rsid w:val="0002101A"/>
    <w:rsid w:val="000274E8"/>
    <w:rsid w:val="000309F6"/>
    <w:rsid w:val="00031321"/>
    <w:rsid w:val="0003222A"/>
    <w:rsid w:val="00032F98"/>
    <w:rsid w:val="00040C21"/>
    <w:rsid w:val="00042119"/>
    <w:rsid w:val="00044809"/>
    <w:rsid w:val="00050A13"/>
    <w:rsid w:val="00052AF1"/>
    <w:rsid w:val="00056046"/>
    <w:rsid w:val="0006594A"/>
    <w:rsid w:val="00086B6A"/>
    <w:rsid w:val="00087E16"/>
    <w:rsid w:val="00097551"/>
    <w:rsid w:val="000B2241"/>
    <w:rsid w:val="000B354F"/>
    <w:rsid w:val="000B5AC6"/>
    <w:rsid w:val="000D10BE"/>
    <w:rsid w:val="000D6772"/>
    <w:rsid w:val="000D703B"/>
    <w:rsid w:val="0010194D"/>
    <w:rsid w:val="00102528"/>
    <w:rsid w:val="001038A5"/>
    <w:rsid w:val="00115C96"/>
    <w:rsid w:val="00130BA6"/>
    <w:rsid w:val="0014759A"/>
    <w:rsid w:val="00154038"/>
    <w:rsid w:val="00161F43"/>
    <w:rsid w:val="00162686"/>
    <w:rsid w:val="001643E9"/>
    <w:rsid w:val="00165713"/>
    <w:rsid w:val="001907DE"/>
    <w:rsid w:val="00191DF6"/>
    <w:rsid w:val="001A3119"/>
    <w:rsid w:val="001A5AE6"/>
    <w:rsid w:val="001C24D6"/>
    <w:rsid w:val="001D7487"/>
    <w:rsid w:val="001E459C"/>
    <w:rsid w:val="001F0876"/>
    <w:rsid w:val="00203C2E"/>
    <w:rsid w:val="00217475"/>
    <w:rsid w:val="00222544"/>
    <w:rsid w:val="00232CB2"/>
    <w:rsid w:val="00241D5F"/>
    <w:rsid w:val="002442BA"/>
    <w:rsid w:val="002542E6"/>
    <w:rsid w:val="00254E8E"/>
    <w:rsid w:val="00260F3E"/>
    <w:rsid w:val="00265511"/>
    <w:rsid w:val="00293FFD"/>
    <w:rsid w:val="0029697D"/>
    <w:rsid w:val="002A01C7"/>
    <w:rsid w:val="002B2476"/>
    <w:rsid w:val="002B3F66"/>
    <w:rsid w:val="002C18F3"/>
    <w:rsid w:val="002C271B"/>
    <w:rsid w:val="002D4093"/>
    <w:rsid w:val="00313069"/>
    <w:rsid w:val="00320F99"/>
    <w:rsid w:val="003213D8"/>
    <w:rsid w:val="00326F6E"/>
    <w:rsid w:val="003367C5"/>
    <w:rsid w:val="00337154"/>
    <w:rsid w:val="00342530"/>
    <w:rsid w:val="00346A95"/>
    <w:rsid w:val="003576F7"/>
    <w:rsid w:val="00362D0F"/>
    <w:rsid w:val="0037568B"/>
    <w:rsid w:val="003863A0"/>
    <w:rsid w:val="003927F6"/>
    <w:rsid w:val="00395ABB"/>
    <w:rsid w:val="0039753C"/>
    <w:rsid w:val="003A4C99"/>
    <w:rsid w:val="003B5914"/>
    <w:rsid w:val="003B6401"/>
    <w:rsid w:val="003C0FFD"/>
    <w:rsid w:val="003D27AB"/>
    <w:rsid w:val="003E08B4"/>
    <w:rsid w:val="003E0E10"/>
    <w:rsid w:val="003F3219"/>
    <w:rsid w:val="003F4BD6"/>
    <w:rsid w:val="00402F82"/>
    <w:rsid w:val="00403EE7"/>
    <w:rsid w:val="004043A8"/>
    <w:rsid w:val="00405D8A"/>
    <w:rsid w:val="00411571"/>
    <w:rsid w:val="00421553"/>
    <w:rsid w:val="00422E4A"/>
    <w:rsid w:val="00434B64"/>
    <w:rsid w:val="00446556"/>
    <w:rsid w:val="004522B3"/>
    <w:rsid w:val="0045543D"/>
    <w:rsid w:val="00463FF0"/>
    <w:rsid w:val="00482BF6"/>
    <w:rsid w:val="00487383"/>
    <w:rsid w:val="0049127E"/>
    <w:rsid w:val="004B2917"/>
    <w:rsid w:val="004B7496"/>
    <w:rsid w:val="004D2696"/>
    <w:rsid w:val="004E263A"/>
    <w:rsid w:val="004E5777"/>
    <w:rsid w:val="005019B4"/>
    <w:rsid w:val="00505B80"/>
    <w:rsid w:val="00506564"/>
    <w:rsid w:val="00506965"/>
    <w:rsid w:val="005069B2"/>
    <w:rsid w:val="00507DD5"/>
    <w:rsid w:val="005134A0"/>
    <w:rsid w:val="00514B05"/>
    <w:rsid w:val="005162D6"/>
    <w:rsid w:val="0052497A"/>
    <w:rsid w:val="00527214"/>
    <w:rsid w:val="005277FC"/>
    <w:rsid w:val="00536078"/>
    <w:rsid w:val="005361B2"/>
    <w:rsid w:val="00540D0B"/>
    <w:rsid w:val="00542BF1"/>
    <w:rsid w:val="005436D1"/>
    <w:rsid w:val="005446BC"/>
    <w:rsid w:val="00545BAA"/>
    <w:rsid w:val="00560751"/>
    <w:rsid w:val="00564373"/>
    <w:rsid w:val="005723E8"/>
    <w:rsid w:val="00573433"/>
    <w:rsid w:val="00591013"/>
    <w:rsid w:val="005A1921"/>
    <w:rsid w:val="005A2106"/>
    <w:rsid w:val="005A4C91"/>
    <w:rsid w:val="005B29E6"/>
    <w:rsid w:val="005B2B31"/>
    <w:rsid w:val="005C67E3"/>
    <w:rsid w:val="005C6F0A"/>
    <w:rsid w:val="005E2324"/>
    <w:rsid w:val="005F0CC8"/>
    <w:rsid w:val="00621988"/>
    <w:rsid w:val="006243E7"/>
    <w:rsid w:val="00625ACF"/>
    <w:rsid w:val="00641F26"/>
    <w:rsid w:val="0064337B"/>
    <w:rsid w:val="00655656"/>
    <w:rsid w:val="006576D7"/>
    <w:rsid w:val="00663465"/>
    <w:rsid w:val="00665DCE"/>
    <w:rsid w:val="00667AD1"/>
    <w:rsid w:val="00671663"/>
    <w:rsid w:val="006808CD"/>
    <w:rsid w:val="0068553D"/>
    <w:rsid w:val="00687618"/>
    <w:rsid w:val="00687D24"/>
    <w:rsid w:val="0069702D"/>
    <w:rsid w:val="006A2FAA"/>
    <w:rsid w:val="006A4064"/>
    <w:rsid w:val="006A4D20"/>
    <w:rsid w:val="006A5AF1"/>
    <w:rsid w:val="006B3406"/>
    <w:rsid w:val="006C3711"/>
    <w:rsid w:val="006C783A"/>
    <w:rsid w:val="006D1F69"/>
    <w:rsid w:val="006E05D3"/>
    <w:rsid w:val="006F2BE8"/>
    <w:rsid w:val="006F7157"/>
    <w:rsid w:val="00703517"/>
    <w:rsid w:val="00710C75"/>
    <w:rsid w:val="00715C8D"/>
    <w:rsid w:val="00717C8D"/>
    <w:rsid w:val="00722AC7"/>
    <w:rsid w:val="00724DF0"/>
    <w:rsid w:val="00724FEA"/>
    <w:rsid w:val="007267D5"/>
    <w:rsid w:val="007301A8"/>
    <w:rsid w:val="007427A1"/>
    <w:rsid w:val="007472E3"/>
    <w:rsid w:val="007525C4"/>
    <w:rsid w:val="00760AE6"/>
    <w:rsid w:val="00761F16"/>
    <w:rsid w:val="00767FC2"/>
    <w:rsid w:val="00782D2B"/>
    <w:rsid w:val="007A31B0"/>
    <w:rsid w:val="007A3E66"/>
    <w:rsid w:val="007C2E1E"/>
    <w:rsid w:val="007C4781"/>
    <w:rsid w:val="007C6E3F"/>
    <w:rsid w:val="007C732C"/>
    <w:rsid w:val="007E178B"/>
    <w:rsid w:val="00805F1A"/>
    <w:rsid w:val="00811931"/>
    <w:rsid w:val="00813380"/>
    <w:rsid w:val="00827433"/>
    <w:rsid w:val="008321BE"/>
    <w:rsid w:val="00844AAA"/>
    <w:rsid w:val="008469AC"/>
    <w:rsid w:val="008525F7"/>
    <w:rsid w:val="008570C0"/>
    <w:rsid w:val="0086281B"/>
    <w:rsid w:val="00872883"/>
    <w:rsid w:val="008739A9"/>
    <w:rsid w:val="0087766A"/>
    <w:rsid w:val="00882CE9"/>
    <w:rsid w:val="00884775"/>
    <w:rsid w:val="00891F6C"/>
    <w:rsid w:val="008A14C2"/>
    <w:rsid w:val="008B412D"/>
    <w:rsid w:val="008B414E"/>
    <w:rsid w:val="008D2786"/>
    <w:rsid w:val="008D5D5F"/>
    <w:rsid w:val="008E2310"/>
    <w:rsid w:val="008F5F45"/>
    <w:rsid w:val="008F6EA4"/>
    <w:rsid w:val="00904828"/>
    <w:rsid w:val="0091359A"/>
    <w:rsid w:val="009174AC"/>
    <w:rsid w:val="00925EA4"/>
    <w:rsid w:val="00927BC7"/>
    <w:rsid w:val="009339B6"/>
    <w:rsid w:val="00943C43"/>
    <w:rsid w:val="00943E52"/>
    <w:rsid w:val="009469D2"/>
    <w:rsid w:val="009564E8"/>
    <w:rsid w:val="00967197"/>
    <w:rsid w:val="0097067D"/>
    <w:rsid w:val="009736B7"/>
    <w:rsid w:val="00981694"/>
    <w:rsid w:val="00986274"/>
    <w:rsid w:val="009B3AE0"/>
    <w:rsid w:val="009D22AE"/>
    <w:rsid w:val="009D3215"/>
    <w:rsid w:val="009D54B1"/>
    <w:rsid w:val="009D5867"/>
    <w:rsid w:val="009F792E"/>
    <w:rsid w:val="00A04A62"/>
    <w:rsid w:val="00A05C6B"/>
    <w:rsid w:val="00A07615"/>
    <w:rsid w:val="00A12423"/>
    <w:rsid w:val="00A20248"/>
    <w:rsid w:val="00A2339B"/>
    <w:rsid w:val="00A27D47"/>
    <w:rsid w:val="00A368E2"/>
    <w:rsid w:val="00A3740F"/>
    <w:rsid w:val="00A4038B"/>
    <w:rsid w:val="00A40C35"/>
    <w:rsid w:val="00A438C4"/>
    <w:rsid w:val="00A5347D"/>
    <w:rsid w:val="00A773B5"/>
    <w:rsid w:val="00A80C39"/>
    <w:rsid w:val="00A86A8C"/>
    <w:rsid w:val="00AA146D"/>
    <w:rsid w:val="00AB04B5"/>
    <w:rsid w:val="00AB4651"/>
    <w:rsid w:val="00AB490E"/>
    <w:rsid w:val="00AB4BFA"/>
    <w:rsid w:val="00AB59AB"/>
    <w:rsid w:val="00AB5D36"/>
    <w:rsid w:val="00AB6359"/>
    <w:rsid w:val="00AD179D"/>
    <w:rsid w:val="00AD4BA6"/>
    <w:rsid w:val="00AD7782"/>
    <w:rsid w:val="00AF4099"/>
    <w:rsid w:val="00B02C34"/>
    <w:rsid w:val="00B36163"/>
    <w:rsid w:val="00B42B0C"/>
    <w:rsid w:val="00B60E2F"/>
    <w:rsid w:val="00B65A77"/>
    <w:rsid w:val="00B77CA2"/>
    <w:rsid w:val="00BA5A17"/>
    <w:rsid w:val="00BB6ED2"/>
    <w:rsid w:val="00BE05BA"/>
    <w:rsid w:val="00BF533C"/>
    <w:rsid w:val="00C02018"/>
    <w:rsid w:val="00C03D85"/>
    <w:rsid w:val="00C148BA"/>
    <w:rsid w:val="00C202E1"/>
    <w:rsid w:val="00C23089"/>
    <w:rsid w:val="00C2638F"/>
    <w:rsid w:val="00C26B99"/>
    <w:rsid w:val="00C26BE7"/>
    <w:rsid w:val="00C513F5"/>
    <w:rsid w:val="00C514D9"/>
    <w:rsid w:val="00C5178C"/>
    <w:rsid w:val="00C53203"/>
    <w:rsid w:val="00C534ED"/>
    <w:rsid w:val="00C5434E"/>
    <w:rsid w:val="00C667CA"/>
    <w:rsid w:val="00C874B7"/>
    <w:rsid w:val="00C924B3"/>
    <w:rsid w:val="00C93B54"/>
    <w:rsid w:val="00CA058F"/>
    <w:rsid w:val="00CA0926"/>
    <w:rsid w:val="00CB311E"/>
    <w:rsid w:val="00CB47E0"/>
    <w:rsid w:val="00CB50E1"/>
    <w:rsid w:val="00CC3551"/>
    <w:rsid w:val="00CE740C"/>
    <w:rsid w:val="00CF6248"/>
    <w:rsid w:val="00CF65CE"/>
    <w:rsid w:val="00D129B6"/>
    <w:rsid w:val="00D13A17"/>
    <w:rsid w:val="00D13A9C"/>
    <w:rsid w:val="00D218BE"/>
    <w:rsid w:val="00D25DED"/>
    <w:rsid w:val="00D33728"/>
    <w:rsid w:val="00D337F2"/>
    <w:rsid w:val="00D37574"/>
    <w:rsid w:val="00D40901"/>
    <w:rsid w:val="00D41E71"/>
    <w:rsid w:val="00D46DAB"/>
    <w:rsid w:val="00D74A5B"/>
    <w:rsid w:val="00D911B2"/>
    <w:rsid w:val="00D94095"/>
    <w:rsid w:val="00DA4C1F"/>
    <w:rsid w:val="00DA5CE7"/>
    <w:rsid w:val="00DB2B21"/>
    <w:rsid w:val="00DC4858"/>
    <w:rsid w:val="00DC4D6D"/>
    <w:rsid w:val="00DE0E0C"/>
    <w:rsid w:val="00DF1B73"/>
    <w:rsid w:val="00E030D6"/>
    <w:rsid w:val="00E124B7"/>
    <w:rsid w:val="00E13BBF"/>
    <w:rsid w:val="00E36C26"/>
    <w:rsid w:val="00E46391"/>
    <w:rsid w:val="00E57C9A"/>
    <w:rsid w:val="00E6029D"/>
    <w:rsid w:val="00E6229A"/>
    <w:rsid w:val="00E66A08"/>
    <w:rsid w:val="00E67185"/>
    <w:rsid w:val="00E7554B"/>
    <w:rsid w:val="00E805BA"/>
    <w:rsid w:val="00E84D87"/>
    <w:rsid w:val="00E9655A"/>
    <w:rsid w:val="00EA0F1C"/>
    <w:rsid w:val="00EA4D6C"/>
    <w:rsid w:val="00EA6285"/>
    <w:rsid w:val="00EC3F15"/>
    <w:rsid w:val="00ED2335"/>
    <w:rsid w:val="00F12F82"/>
    <w:rsid w:val="00F27C4A"/>
    <w:rsid w:val="00F34401"/>
    <w:rsid w:val="00F433A2"/>
    <w:rsid w:val="00F4755E"/>
    <w:rsid w:val="00F53083"/>
    <w:rsid w:val="00F728D7"/>
    <w:rsid w:val="00F76A3D"/>
    <w:rsid w:val="00F76CA4"/>
    <w:rsid w:val="00F937A9"/>
    <w:rsid w:val="00FD3B58"/>
    <w:rsid w:val="00FE3854"/>
    <w:rsid w:val="00FE42E2"/>
    <w:rsid w:val="00FE4AEF"/>
    <w:rsid w:val="00FE58FA"/>
    <w:rsid w:val="00FE7ADB"/>
    <w:rsid w:val="00FF4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571689"/>
  <w15:chartTrackingRefBased/>
  <w15:docId w15:val="{CD921279-9840-431E-BFFE-87FBFD4F2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Body Text" w:uiPriority="99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44"/>
      <w:szCs w:val="20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52721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536"/>
        <w:tab w:val="right" w:pos="9072"/>
      </w:tabs>
    </w:pPr>
    <w:rPr>
      <w:sz w:val="28"/>
      <w:szCs w:val="20"/>
    </w:rPr>
  </w:style>
  <w:style w:type="paragraph" w:customStyle="1" w:styleId="21">
    <w:name w:val="Основной текст 21"/>
    <w:basedOn w:val="a"/>
    <w:pPr>
      <w:ind w:firstLine="720"/>
      <w:jc w:val="both"/>
    </w:pPr>
    <w:rPr>
      <w:sz w:val="20"/>
      <w:szCs w:val="20"/>
    </w:rPr>
  </w:style>
  <w:style w:type="paragraph" w:customStyle="1" w:styleId="210">
    <w:name w:val="Основной текст с отступом 21"/>
    <w:basedOn w:val="a"/>
    <w:pPr>
      <w:ind w:firstLine="720"/>
    </w:pPr>
    <w:rPr>
      <w:szCs w:val="20"/>
    </w:rPr>
  </w:style>
  <w:style w:type="paragraph" w:styleId="a5">
    <w:name w:val="caption"/>
    <w:basedOn w:val="a"/>
    <w:next w:val="a"/>
    <w:qFormat/>
    <w:pPr>
      <w:spacing w:before="120"/>
      <w:jc w:val="center"/>
    </w:pPr>
    <w:rPr>
      <w:b/>
      <w:sz w:val="28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</w:style>
  <w:style w:type="character" w:customStyle="1" w:styleId="a8">
    <w:name w:val="Основной текст_"/>
    <w:link w:val="20"/>
    <w:rsid w:val="00E36C26"/>
    <w:rPr>
      <w:sz w:val="27"/>
      <w:szCs w:val="27"/>
      <w:shd w:val="clear" w:color="auto" w:fill="FFFFFF"/>
      <w:lang w:bidi="ar-SA"/>
    </w:rPr>
  </w:style>
  <w:style w:type="paragraph" w:customStyle="1" w:styleId="20">
    <w:name w:val="Основной текст2"/>
    <w:basedOn w:val="a"/>
    <w:link w:val="a8"/>
    <w:rsid w:val="00E36C26"/>
    <w:pPr>
      <w:widowControl w:val="0"/>
      <w:shd w:val="clear" w:color="auto" w:fill="FFFFFF"/>
      <w:spacing w:after="360" w:line="302" w:lineRule="exact"/>
      <w:ind w:hanging="1100"/>
      <w:jc w:val="center"/>
    </w:pPr>
    <w:rPr>
      <w:sz w:val="27"/>
      <w:szCs w:val="27"/>
      <w:shd w:val="clear" w:color="auto" w:fill="FFFFFF"/>
      <w:lang w:val="x-none" w:eastAsia="x-none"/>
    </w:rPr>
  </w:style>
  <w:style w:type="paragraph" w:styleId="a9">
    <w:name w:val="Balloon Text"/>
    <w:basedOn w:val="a"/>
    <w:semiHidden/>
    <w:rsid w:val="0052497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23089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ar-SA"/>
    </w:rPr>
  </w:style>
  <w:style w:type="paragraph" w:customStyle="1" w:styleId="Default">
    <w:name w:val="Default"/>
    <w:rsid w:val="00C23089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yle1">
    <w:name w:val="Style1"/>
    <w:basedOn w:val="a"/>
    <w:rsid w:val="000D6772"/>
    <w:pPr>
      <w:widowControl w:val="0"/>
      <w:autoSpaceDE w:val="0"/>
      <w:autoSpaceDN w:val="0"/>
      <w:adjustRightInd w:val="0"/>
      <w:spacing w:line="275" w:lineRule="exact"/>
      <w:jc w:val="both"/>
    </w:pPr>
  </w:style>
  <w:style w:type="paragraph" w:customStyle="1" w:styleId="aa">
    <w:name w:val="Обычный (веб)"/>
    <w:basedOn w:val="a"/>
    <w:rsid w:val="00161F43"/>
    <w:pPr>
      <w:spacing w:before="100" w:beforeAutospacing="1" w:after="100" w:afterAutospacing="1"/>
    </w:pPr>
    <w:rPr>
      <w:rFonts w:ascii="Arial" w:hAnsi="Arial"/>
      <w:sz w:val="20"/>
    </w:rPr>
  </w:style>
  <w:style w:type="paragraph" w:customStyle="1" w:styleId="ab">
    <w:name w:val="Знак"/>
    <w:basedOn w:val="a"/>
    <w:rsid w:val="00AD778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4">
    <w:name w:val="Верхний колонтитул Знак"/>
    <w:link w:val="a3"/>
    <w:semiHidden/>
    <w:locked/>
    <w:rsid w:val="00265511"/>
    <w:rPr>
      <w:sz w:val="28"/>
      <w:lang w:val="ru-RU" w:eastAsia="ru-RU" w:bidi="ar-SA"/>
    </w:rPr>
  </w:style>
  <w:style w:type="paragraph" w:styleId="ac">
    <w:name w:val="Body Text Indent"/>
    <w:basedOn w:val="a"/>
    <w:link w:val="ad"/>
    <w:rsid w:val="004B7496"/>
    <w:pPr>
      <w:ind w:firstLine="720"/>
    </w:pPr>
    <w:rPr>
      <w:sz w:val="28"/>
      <w:szCs w:val="28"/>
    </w:rPr>
  </w:style>
  <w:style w:type="character" w:customStyle="1" w:styleId="ad">
    <w:name w:val="Основной текст с отступом Знак"/>
    <w:link w:val="ac"/>
    <w:semiHidden/>
    <w:locked/>
    <w:rsid w:val="004B7496"/>
    <w:rPr>
      <w:sz w:val="28"/>
      <w:szCs w:val="28"/>
      <w:lang w:val="ru-RU" w:eastAsia="ru-RU" w:bidi="ar-SA"/>
    </w:rPr>
  </w:style>
  <w:style w:type="paragraph" w:styleId="ae">
    <w:name w:val="Body Text"/>
    <w:basedOn w:val="a"/>
    <w:link w:val="af"/>
    <w:uiPriority w:val="99"/>
    <w:qFormat/>
    <w:rsid w:val="00D40901"/>
    <w:pPr>
      <w:spacing w:after="120"/>
    </w:pPr>
  </w:style>
  <w:style w:type="character" w:customStyle="1" w:styleId="af">
    <w:name w:val="Основной текст Знак"/>
    <w:link w:val="ae"/>
    <w:uiPriority w:val="99"/>
    <w:rsid w:val="00D40901"/>
    <w:rPr>
      <w:sz w:val="24"/>
      <w:szCs w:val="24"/>
    </w:rPr>
  </w:style>
  <w:style w:type="paragraph" w:styleId="af0">
    <w:name w:val="List Paragraph"/>
    <w:basedOn w:val="a"/>
    <w:uiPriority w:val="34"/>
    <w:qFormat/>
    <w:rsid w:val="009174AC"/>
    <w:pPr>
      <w:overflowPunct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customStyle="1" w:styleId="af1">
    <w:name w:val="Гипертекстовая ссылка"/>
    <w:basedOn w:val="a"/>
    <w:rsid w:val="00A86A8C"/>
    <w:rPr>
      <w:color w:val="106BBE"/>
      <w:sz w:val="20"/>
      <w:szCs w:val="20"/>
    </w:rPr>
  </w:style>
  <w:style w:type="paragraph" w:customStyle="1" w:styleId="af2">
    <w:name w:val="Цветовое выделение для Текст"/>
    <w:rsid w:val="00A86A8C"/>
    <w:rPr>
      <w:rFonts w:ascii="Times New Roman CYR" w:hAnsi="Times New Roman CYR"/>
      <w:color w:val="000000"/>
      <w:sz w:val="24"/>
    </w:rPr>
  </w:style>
  <w:style w:type="character" w:customStyle="1" w:styleId="30">
    <w:name w:val="Заголовок 3 Знак"/>
    <w:link w:val="3"/>
    <w:semiHidden/>
    <w:rsid w:val="00527214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a7">
    <w:name w:val="Нижний колонтитул Знак"/>
    <w:link w:val="a6"/>
    <w:uiPriority w:val="99"/>
    <w:locked/>
    <w:rsid w:val="00527214"/>
    <w:rPr>
      <w:sz w:val="24"/>
      <w:szCs w:val="24"/>
    </w:rPr>
  </w:style>
  <w:style w:type="paragraph" w:customStyle="1" w:styleId="ConsPlusNonformat">
    <w:name w:val="ConsPlusNonformat"/>
    <w:rsid w:val="0052721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3">
    <w:name w:val="page number"/>
    <w:rsid w:val="00527214"/>
  </w:style>
  <w:style w:type="paragraph" w:customStyle="1" w:styleId="af4">
    <w:name w:val="Цветовое выделение"/>
    <w:basedOn w:val="af2"/>
    <w:rsid w:val="00E46391"/>
    <w:rPr>
      <w:rFonts w:ascii="Times New Roman" w:hAnsi="Times New Roman"/>
      <w:b/>
      <w:color w:val="26282F"/>
      <w:sz w:val="20"/>
    </w:rPr>
  </w:style>
  <w:style w:type="paragraph" w:customStyle="1" w:styleId="af5">
    <w:name w:val="Таблицы (моноширинный)"/>
    <w:basedOn w:val="a"/>
    <w:next w:val="a"/>
    <w:rsid w:val="00E46391"/>
    <w:pPr>
      <w:widowControl w:val="0"/>
    </w:pPr>
    <w:rPr>
      <w:rFonts w:ascii="Courier New" w:hAnsi="Courier New"/>
      <w:color w:val="000000"/>
      <w:szCs w:val="20"/>
    </w:rPr>
  </w:style>
  <w:style w:type="paragraph" w:customStyle="1" w:styleId="af6">
    <w:name w:val="Нормальный (таблица)"/>
    <w:basedOn w:val="a"/>
    <w:next w:val="a"/>
    <w:rsid w:val="00044809"/>
    <w:pPr>
      <w:widowControl w:val="0"/>
      <w:jc w:val="both"/>
    </w:pPr>
    <w:rPr>
      <w:rFonts w:ascii="Times New Roman CYR" w:hAnsi="Times New Roman CYR"/>
      <w:color w:val="000000"/>
      <w:szCs w:val="20"/>
    </w:rPr>
  </w:style>
  <w:style w:type="paragraph" w:customStyle="1" w:styleId="af7">
    <w:name w:val="Прижатый влево"/>
    <w:basedOn w:val="a"/>
    <w:next w:val="a"/>
    <w:rsid w:val="00044809"/>
    <w:pPr>
      <w:widowControl w:val="0"/>
    </w:pPr>
    <w:rPr>
      <w:rFonts w:ascii="Times New Roman CYR" w:hAnsi="Times New Roman CYR"/>
      <w:color w:val="000000"/>
      <w:szCs w:val="20"/>
    </w:rPr>
  </w:style>
  <w:style w:type="paragraph" w:customStyle="1" w:styleId="11">
    <w:name w:val="Знак11"/>
    <w:basedOn w:val="a"/>
    <w:rsid w:val="00717C8D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1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.&#1040;.%20&#1040;&#1083;&#1077;&#1085;&#1090;&#1100;&#1077;&#1074;&#1072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DE64A8-F07A-404D-AC4D-284673E4B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22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Alenteva</dc:creator>
  <cp:keywords/>
  <cp:lastModifiedBy>Пользователь</cp:lastModifiedBy>
  <cp:revision>19</cp:revision>
  <cp:lastPrinted>2023-06-28T12:06:00Z</cp:lastPrinted>
  <dcterms:created xsi:type="dcterms:W3CDTF">2023-06-28T12:08:00Z</dcterms:created>
  <dcterms:modified xsi:type="dcterms:W3CDTF">2024-02-02T12:18:00Z</dcterms:modified>
</cp:coreProperties>
</file>